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B7465" w14:textId="0E61310F" w:rsidR="00D377D2" w:rsidRPr="00805526" w:rsidRDefault="00A5415C" w:rsidP="00D377D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Pr>
          <w:rFonts w:ascii="Arial" w:hAnsi="Arial" w:cs="Arial"/>
          <w:b/>
          <w:bCs/>
          <w:lang w:val="pt-BR"/>
        </w:rPr>
        <w:t>7-e</w:t>
      </w:r>
      <w:r w:rsidR="00D377D2" w:rsidRPr="00805526">
        <w:rPr>
          <w:rFonts w:ascii="Arial" w:hAnsi="Arial" w:cs="Arial"/>
          <w:b/>
          <w:bCs/>
          <w:lang w:val="pt-BR"/>
        </w:rPr>
        <w:tab/>
      </w:r>
      <w:r w:rsidR="00D377D2" w:rsidRPr="00805526">
        <w:rPr>
          <w:rFonts w:ascii="Arial" w:hAnsi="Arial" w:cs="Arial"/>
          <w:b/>
          <w:bCs/>
          <w:lang w:val="pt-BR"/>
        </w:rPr>
        <w:tab/>
      </w:r>
      <w:r w:rsidR="00D377D2" w:rsidRPr="00805526">
        <w:rPr>
          <w:rFonts w:ascii="Arial" w:hAnsi="Arial" w:cs="Arial"/>
          <w:b/>
          <w:bCs/>
          <w:lang w:val="pt-BR"/>
        </w:rPr>
        <w:tab/>
        <w:t>R2-2</w:t>
      </w:r>
      <w:r w:rsidR="00D377D2">
        <w:rPr>
          <w:rFonts w:ascii="Arial" w:hAnsi="Arial" w:cs="Arial"/>
          <w:b/>
          <w:bCs/>
          <w:lang w:val="pt-BR"/>
        </w:rPr>
        <w:t>20</w:t>
      </w:r>
      <w:r w:rsidR="00946974">
        <w:rPr>
          <w:rFonts w:ascii="Arial" w:hAnsi="Arial" w:cs="Arial"/>
          <w:b/>
          <w:bCs/>
          <w:lang w:val="pt-BR"/>
        </w:rPr>
        <w:t>2550</w:t>
      </w:r>
    </w:p>
    <w:p w14:paraId="1FC85472" w14:textId="4470B1AE" w:rsidR="00A5415C" w:rsidRPr="00D377D2" w:rsidRDefault="00A5415C" w:rsidP="00A5415C">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Pr>
          <w:rFonts w:eastAsia="MS Mincho" w:cs="Arial"/>
          <w:b/>
          <w:bCs/>
          <w:sz w:val="24"/>
          <w:szCs w:val="24"/>
          <w:lang w:eastAsia="ja-JP"/>
        </w:rPr>
        <w:t xml:space="preserve"> Feb. 21 – Mar. 03</w:t>
      </w:r>
      <w:r w:rsidRPr="00D377D2">
        <w:rPr>
          <w:rFonts w:eastAsia="MS Mincho" w:cs="Arial"/>
          <w:b/>
          <w:bCs/>
          <w:sz w:val="24"/>
          <w:szCs w:val="24"/>
          <w:lang w:eastAsia="ja-JP"/>
        </w:rPr>
        <w:t>,</w:t>
      </w:r>
      <w:r>
        <w:rPr>
          <w:rFonts w:eastAsia="MS Mincho" w:cs="Arial"/>
          <w:b/>
          <w:bCs/>
          <w:sz w:val="24"/>
          <w:szCs w:val="24"/>
          <w:lang w:eastAsia="ja-JP"/>
        </w:rPr>
        <w:t xml:space="preserve"> </w:t>
      </w:r>
      <w:r w:rsidRPr="00D377D2">
        <w:rPr>
          <w:rFonts w:eastAsia="MS Mincho" w:cs="Arial"/>
          <w:b/>
          <w:bCs/>
          <w:sz w:val="24"/>
          <w:szCs w:val="24"/>
          <w:lang w:eastAsia="ja-JP"/>
        </w:rPr>
        <w:t>2022</w:t>
      </w:r>
      <w:r w:rsidRPr="00A5415C">
        <w:rPr>
          <w:rFonts w:eastAsia="MS Mincho" w:cs="Arial"/>
          <w:i/>
          <w:iCs/>
          <w:sz w:val="24"/>
          <w:szCs w:val="24"/>
          <w:lang w:eastAsia="ja-JP"/>
        </w:rPr>
        <w:t xml:space="preserve"> </w:t>
      </w:r>
      <w:r>
        <w:rPr>
          <w:rFonts w:eastAsia="MS Mincho" w:cs="Arial"/>
          <w:i/>
          <w:iCs/>
          <w:sz w:val="24"/>
          <w:szCs w:val="24"/>
          <w:lang w:eastAsia="ja-JP"/>
        </w:rPr>
        <w:t xml:space="preserve">                      </w:t>
      </w:r>
      <w:r w:rsidRPr="00D377D2">
        <w:rPr>
          <w:rFonts w:eastAsia="MS Mincho" w:cs="Arial"/>
          <w:i/>
          <w:iCs/>
          <w:sz w:val="24"/>
          <w:szCs w:val="24"/>
          <w:lang w:eastAsia="ja-JP"/>
        </w:rPr>
        <w:t>Resubmission of R2-2</w:t>
      </w:r>
      <w:r>
        <w:rPr>
          <w:rFonts w:eastAsia="MS Mincho" w:cs="Arial"/>
          <w:i/>
          <w:iCs/>
          <w:sz w:val="24"/>
          <w:szCs w:val="24"/>
          <w:lang w:eastAsia="ja-JP"/>
        </w:rPr>
        <w:t>201181</w:t>
      </w:r>
    </w:p>
    <w:p w14:paraId="7926828C" w14:textId="325D4BF5" w:rsidR="00A5415C" w:rsidRPr="00A5415C" w:rsidRDefault="00A5415C" w:rsidP="00A5415C">
      <w:pPr>
        <w:pStyle w:val="CRCoverPage"/>
        <w:jc w:val="both"/>
        <w:outlineLvl w:val="0"/>
        <w:rPr>
          <w:rFonts w:eastAsia="MS Mincho" w:cs="Arial"/>
          <w:b/>
          <w:bCs/>
          <w:sz w:val="24"/>
          <w:szCs w:val="24"/>
          <w:lang w:eastAsia="ja-JP"/>
        </w:rPr>
      </w:pPr>
      <w:r w:rsidRPr="00D377D2">
        <w:rPr>
          <w:rFonts w:eastAsia="MS Mincho" w:cs="Arial"/>
          <w:b/>
          <w:bCs/>
          <w:sz w:val="24"/>
          <w:szCs w:val="24"/>
          <w:lang w:eastAsia="ja-JP"/>
        </w:rPr>
        <w:t xml:space="preserve">                     </w:t>
      </w:r>
      <w:r>
        <w:rPr>
          <w:rFonts w:eastAsia="MS Mincho" w:cs="Arial"/>
          <w:b/>
          <w:bCs/>
          <w:sz w:val="24"/>
          <w:szCs w:val="24"/>
          <w:lang w:eastAsia="ja-JP"/>
        </w:rPr>
        <w:t xml:space="preserve">                         </w:t>
      </w:r>
    </w:p>
    <w:p w14:paraId="5FB7E722" w14:textId="205E1959" w:rsidR="00E90E49" w:rsidRPr="00764EBC" w:rsidRDefault="00E90E49" w:rsidP="005E56C2">
      <w:pPr>
        <w:pStyle w:val="3GPPHeader"/>
        <w:jc w:val="both"/>
      </w:pPr>
      <w:r w:rsidRPr="00764EBC">
        <w:t>Agenda Item:</w:t>
      </w:r>
      <w:r w:rsidRPr="00764EBC">
        <w:tab/>
      </w:r>
      <w:r w:rsidR="009561C8">
        <w:t>9.2.</w:t>
      </w:r>
      <w:r w:rsidR="00F75F85">
        <w:t>3.</w:t>
      </w:r>
      <w:r w:rsidR="009561C8">
        <w:t>2</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774E0CA3" w:rsidR="00531215" w:rsidRPr="00764EBC" w:rsidRDefault="003D3C45" w:rsidP="008674CA">
      <w:pPr>
        <w:pStyle w:val="3GPPHeader"/>
        <w:jc w:val="both"/>
      </w:pPr>
      <w:r w:rsidRPr="00764EBC">
        <w:t>Title:</w:t>
      </w:r>
      <w:r w:rsidR="00E90E49" w:rsidRPr="00764EBC">
        <w:tab/>
      </w:r>
      <w:r w:rsidR="00004E8D">
        <w:t>Support</w:t>
      </w:r>
      <w:r w:rsidR="009561C8">
        <w:t xml:space="preserve"> of</w:t>
      </w:r>
      <w:r w:rsidR="00004E8D">
        <w:t xml:space="preserve"> discontinuous coverage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1C899A24" w14:textId="5CFB759F" w:rsidR="00566A6D" w:rsidRDefault="00566A6D" w:rsidP="008674CA">
      <w:pPr>
        <w:spacing w:after="180"/>
        <w:contextualSpacing/>
        <w:jc w:val="both"/>
      </w:pPr>
      <w:r>
        <w:t>Power saving and discontinuous coverage were discussed in RAN2 during the SI phase</w:t>
      </w:r>
      <w:r w:rsidR="001D5319">
        <w:t xml:space="preserve"> and the past three RAN2 meetings. T</w:t>
      </w:r>
      <w:r>
        <w:t xml:space="preserve">he following agreements were </w:t>
      </w:r>
      <w:r w:rsidR="001D5319">
        <w:t>reached</w:t>
      </w:r>
      <w:r>
        <w:t xml:space="preserve"> in RAN2-</w:t>
      </w:r>
      <w:r w:rsidR="001D5319">
        <w:t>115e</w:t>
      </w:r>
      <w:r>
        <w:t>.</w:t>
      </w:r>
    </w:p>
    <w:p w14:paraId="41A8ADA9" w14:textId="03EC7F57" w:rsidR="001D5319" w:rsidRPr="00797893" w:rsidRDefault="001D5319" w:rsidP="001D5319">
      <w:pPr>
        <w:pStyle w:val="Agreement"/>
        <w:pBdr>
          <w:top w:val="single" w:sz="4" w:space="1" w:color="auto"/>
          <w:left w:val="single" w:sz="4" w:space="4" w:color="auto"/>
          <w:bottom w:val="single" w:sz="4" w:space="1" w:color="auto"/>
          <w:right w:val="single" w:sz="4" w:space="4" w:color="auto"/>
        </w:pBdr>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that this need to be taken into</w:t>
      </w:r>
      <w:r>
        <w:t xml:space="preserve"> account at least for Idle mode.</w:t>
      </w:r>
      <w:r w:rsidRPr="00D50105">
        <w:t xml:space="preserve"> </w:t>
      </w:r>
      <w:r>
        <w:t>The requirement</w:t>
      </w:r>
      <w:r w:rsidRPr="00D50105">
        <w:t xml:space="preserve"> is applicable for all reference scenarios (GEO, MEO and LEO</w:t>
      </w:r>
      <w:r>
        <w:t>)</w:t>
      </w:r>
      <w:r w:rsidRPr="00D50105">
        <w:t>.</w:t>
      </w:r>
    </w:p>
    <w:p w14:paraId="7F1B03A5" w14:textId="6AC1EF36" w:rsidR="001D5319" w:rsidRPr="00DD54BD" w:rsidRDefault="00623821" w:rsidP="001D5319">
      <w:pPr>
        <w:pStyle w:val="Agreement"/>
        <w:pBdr>
          <w:top w:val="single" w:sz="4" w:space="1" w:color="auto"/>
          <w:left w:val="single" w:sz="4" w:space="4" w:color="auto"/>
          <w:bottom w:val="single" w:sz="4" w:space="1" w:color="auto"/>
          <w:right w:val="single" w:sz="4" w:space="4" w:color="auto"/>
        </w:pBdr>
        <w:rPr>
          <w:rFonts w:eastAsia="Arial"/>
          <w:color w:val="000000"/>
          <w:u w:val="single"/>
        </w:rPr>
      </w:pPr>
      <w:r>
        <w:t>Satellite</w:t>
      </w:r>
      <w:r w:rsidR="001D5319" w:rsidRPr="00D50105">
        <w:t xml:space="preserve"> assistance </w:t>
      </w:r>
      <w:r w:rsidR="001D5319">
        <w:t>information</w:t>
      </w:r>
      <w:r w:rsidR="001D5319" w:rsidRPr="00D50105">
        <w:t xml:space="preserve"> will be </w:t>
      </w:r>
      <w:r w:rsidR="001D5319">
        <w:t xml:space="preserve">used by the </w:t>
      </w:r>
      <w:r w:rsidR="001D5319" w:rsidRPr="00D50105">
        <w:t>UE for predicting coverage discontinuity</w:t>
      </w:r>
      <w:r w:rsidR="001D5319">
        <w:t>.</w:t>
      </w:r>
      <w:r w:rsidR="001D5319" w:rsidRPr="00D50105">
        <w:t xml:space="preserve"> The details of th</w:t>
      </w:r>
      <w:r w:rsidR="001D5319">
        <w:t>e assistance information is FFS. FFS whether any applicable</w:t>
      </w:r>
      <w:r w:rsidR="001D5319" w:rsidRPr="00D50105">
        <w:t xml:space="preserve"> agreements made in NR-NTN</w:t>
      </w:r>
      <w:r w:rsidR="001D5319">
        <w:t xml:space="preserve"> can be reused.</w:t>
      </w:r>
    </w:p>
    <w:p w14:paraId="4A67D1F8" w14:textId="77777777" w:rsidR="001D5319" w:rsidRDefault="001D5319" w:rsidP="001D5319">
      <w:pPr>
        <w:pStyle w:val="Agreement"/>
        <w:pBdr>
          <w:top w:val="single" w:sz="4" w:space="1" w:color="auto"/>
          <w:left w:val="single" w:sz="4" w:space="4" w:color="auto"/>
          <w:bottom w:val="single" w:sz="4" w:space="1" w:color="auto"/>
          <w:right w:val="single" w:sz="4" w:space="4" w:color="auto"/>
        </w:pBdr>
      </w:pPr>
      <w:r>
        <w:t xml:space="preserve">The details of UEs actions when predicted to be out of coverage is FFS, e.g. </w:t>
      </w:r>
      <w:r w:rsidRPr="00D50105">
        <w:t>stopping unnecessary cell search in the Idle mode</w:t>
      </w:r>
      <w:r>
        <w:t xml:space="preserve">, and FFS to what extent this need to be specified. </w:t>
      </w:r>
    </w:p>
    <w:p w14:paraId="0BEEE8D8" w14:textId="77777777" w:rsidR="001D5319" w:rsidRDefault="001D5319" w:rsidP="001D5319">
      <w:pPr>
        <w:pStyle w:val="Agreement"/>
        <w:pBdr>
          <w:top w:val="single" w:sz="4" w:space="1" w:color="auto"/>
          <w:left w:val="single" w:sz="4" w:space="4" w:color="auto"/>
          <w:bottom w:val="single" w:sz="4" w:space="1" w:color="auto"/>
          <w:right w:val="single" w:sz="4" w:space="4" w:color="auto"/>
        </w:pBdr>
      </w:pPr>
      <w:r>
        <w:t>It is FFS to what extent it need to be specified the details of UE’s prediction of</w:t>
      </w:r>
      <w:r w:rsidRPr="00C479C2">
        <w:t xml:space="preserve"> discontinuous coverage and its ability to detect when it is back in coverage</w:t>
      </w:r>
      <w:r>
        <w:t>.</w:t>
      </w:r>
    </w:p>
    <w:p w14:paraId="3DC8560D" w14:textId="557E7B7E" w:rsidR="00566A6D" w:rsidRPr="00E70168" w:rsidRDefault="001D5319" w:rsidP="00E70168">
      <w:pPr>
        <w:pStyle w:val="Agreement"/>
        <w:pBdr>
          <w:top w:val="single" w:sz="4" w:space="1" w:color="auto"/>
          <w:left w:val="single" w:sz="4" w:space="4" w:color="auto"/>
          <w:bottom w:val="single" w:sz="4" w:space="1" w:color="auto"/>
          <w:right w:val="single" w:sz="4" w:space="4" w:color="auto"/>
        </w:pBdr>
      </w:pPr>
      <w:r w:rsidRPr="003F705D">
        <w:t xml:space="preserve">RAN2 </w:t>
      </w:r>
      <w:r>
        <w:t>s</w:t>
      </w:r>
      <w:r w:rsidRPr="003F705D">
        <w:t>end</w:t>
      </w:r>
      <w:r>
        <w:t>s</w:t>
      </w:r>
      <w:r w:rsidRPr="003F705D">
        <w:t xml:space="preserve"> an LS to SA2 and CT1 (cc: RAN3) for the possible alignment work in their specification due to the support of discontinuous coverage.</w:t>
      </w:r>
    </w:p>
    <w:p w14:paraId="295C33D6" w14:textId="2117B372" w:rsidR="00E70168" w:rsidRPr="00585354" w:rsidRDefault="00E70168" w:rsidP="00585354">
      <w:pPr>
        <w:pStyle w:val="NormalWeb"/>
        <w:rPr>
          <w:rFonts w:eastAsia="Times New Roman"/>
          <w:color w:val="000000"/>
        </w:rPr>
      </w:pPr>
      <w:r>
        <w:rPr>
          <w:rFonts w:eastAsia="Times New Roman"/>
          <w:color w:val="000000"/>
        </w:rPr>
        <w:t>In previous discussion, RAN2 has already concluded that there may be some impact on paging, (e)DRX, PSM, and PLMN search mechanisms</w:t>
      </w:r>
      <w:r w:rsidR="00D24551">
        <w:rPr>
          <w:rFonts w:eastAsia="Times New Roman"/>
          <w:color w:val="000000"/>
        </w:rPr>
        <w:t xml:space="preserve"> if discontinuous coverage is to be supported. Accordingly an LS </w:t>
      </w:r>
      <w:r w:rsidR="00D24551">
        <w:rPr>
          <w:rFonts w:eastAsia="Times New Roman"/>
          <w:color w:val="000000"/>
        </w:rPr>
        <w:fldChar w:fldCharType="begin"/>
      </w:r>
      <w:r w:rsidR="00D24551">
        <w:rPr>
          <w:rFonts w:eastAsia="Times New Roman"/>
          <w:color w:val="000000"/>
        </w:rPr>
        <w:instrText xml:space="preserve"> REF _Ref85650655 \r \h </w:instrText>
      </w:r>
      <w:r w:rsidR="00D24551">
        <w:rPr>
          <w:rFonts w:eastAsia="Times New Roman"/>
          <w:color w:val="000000"/>
        </w:rPr>
      </w:r>
      <w:r w:rsidR="00D24551">
        <w:rPr>
          <w:rFonts w:eastAsia="Times New Roman"/>
          <w:color w:val="000000"/>
        </w:rPr>
        <w:fldChar w:fldCharType="separate"/>
      </w:r>
      <w:r w:rsidR="00D24551">
        <w:rPr>
          <w:rFonts w:eastAsia="Times New Roman"/>
          <w:color w:val="000000"/>
        </w:rPr>
        <w:t>[1]</w:t>
      </w:r>
      <w:r w:rsidR="00D24551">
        <w:rPr>
          <w:rFonts w:eastAsia="Times New Roman"/>
          <w:color w:val="000000"/>
        </w:rPr>
        <w:fldChar w:fldCharType="end"/>
      </w:r>
      <w:r w:rsidR="00D24551">
        <w:rPr>
          <w:rFonts w:eastAsia="Times New Roman"/>
          <w:color w:val="000000"/>
        </w:rPr>
        <w:t xml:space="preserve"> was sent to SA2 and CT1, with RAN3 and CT4 in cc, for possible alignment and feedback. While enhancements to core network procedures and NAS layer are out of scope of RAN2, it is well within RAN2’s scope </w:t>
      </w:r>
      <w:r w:rsidR="00585354">
        <w:rPr>
          <w:rFonts w:eastAsia="Times New Roman"/>
          <w:color w:val="000000"/>
        </w:rPr>
        <w:t>(and one of the objectives of the WID</w:t>
      </w:r>
      <w:r w:rsidR="00585354">
        <w:rPr>
          <w:rFonts w:eastAsia="Times New Roman"/>
          <w:color w:val="000000"/>
        </w:rPr>
        <w:fldChar w:fldCharType="begin"/>
      </w:r>
      <w:r w:rsidR="00585354">
        <w:rPr>
          <w:rFonts w:eastAsia="Times New Roman"/>
          <w:color w:val="000000"/>
        </w:rPr>
        <w:instrText xml:space="preserve"> REF _Ref85650908 \r \h </w:instrText>
      </w:r>
      <w:r w:rsidR="00585354">
        <w:rPr>
          <w:rFonts w:eastAsia="Times New Roman"/>
          <w:color w:val="000000"/>
        </w:rPr>
      </w:r>
      <w:r w:rsidR="00585354">
        <w:rPr>
          <w:rFonts w:eastAsia="Times New Roman"/>
          <w:color w:val="000000"/>
        </w:rPr>
        <w:fldChar w:fldCharType="separate"/>
      </w:r>
      <w:r w:rsidR="00585354">
        <w:rPr>
          <w:rFonts w:eastAsia="Times New Roman"/>
          <w:color w:val="000000"/>
        </w:rPr>
        <w:t>[2]</w:t>
      </w:r>
      <w:r w:rsidR="00585354">
        <w:rPr>
          <w:rFonts w:eastAsia="Times New Roman"/>
          <w:color w:val="000000"/>
        </w:rPr>
        <w:fldChar w:fldCharType="end"/>
      </w:r>
      <w:r w:rsidR="00585354">
        <w:rPr>
          <w:rFonts w:eastAsia="Times New Roman"/>
          <w:color w:val="000000"/>
        </w:rPr>
        <w:t xml:space="preserve">) </w:t>
      </w:r>
      <w:r w:rsidR="00D24551">
        <w:rPr>
          <w:rFonts w:eastAsia="Times New Roman"/>
          <w:color w:val="000000"/>
        </w:rPr>
        <w:t xml:space="preserve">to discuss what action the UE’s AS layer may take when it determines that the UE is likely to go out of coverage. In this contribution, we provide our views on </w:t>
      </w:r>
      <w:r w:rsidR="00B72943">
        <w:rPr>
          <w:rFonts w:eastAsia="Times New Roman"/>
          <w:color w:val="000000"/>
        </w:rPr>
        <w:t>this topic.</w:t>
      </w:r>
    </w:p>
    <w:p w14:paraId="0992D43A" w14:textId="2D193374" w:rsidR="00614C18" w:rsidRDefault="00EA5A5B" w:rsidP="005E56C2">
      <w:pPr>
        <w:pStyle w:val="Heading1"/>
        <w:jc w:val="both"/>
      </w:pPr>
      <w:r>
        <w:t>Discussion</w:t>
      </w:r>
    </w:p>
    <w:p w14:paraId="42E873A5" w14:textId="046CB418" w:rsidR="00623821" w:rsidRDefault="00EF3FB5" w:rsidP="00EB1DF7">
      <w:r>
        <w:t xml:space="preserve">RAN2 has agreed in R2-115e that “Satellite assistance information will be used by the UE for predicting coverage discontinuity. The details of the assistance information is FFS. FFS whether any applicable agreements made in NR-NTN can be reused”. At this point, </w:t>
      </w:r>
      <w:r w:rsidR="00585354">
        <w:t>the details of the assistance information (which would be some kind of ephemeris) to be specified by</w:t>
      </w:r>
      <w:r>
        <w:t xml:space="preserve"> 3GPP to enable the UE to predict coverage discontinuity</w:t>
      </w:r>
      <w:r w:rsidR="00585354">
        <w:t>, are not completely clear and we may well have to wait for further progress in the NR NTN feature before reaching a final agreement</w:t>
      </w:r>
      <w:r>
        <w:t xml:space="preserve">. </w:t>
      </w:r>
    </w:p>
    <w:p w14:paraId="4DB5B524" w14:textId="77777777" w:rsidR="00585354" w:rsidRDefault="00585354" w:rsidP="00EB1DF7"/>
    <w:p w14:paraId="1814C696" w14:textId="0580B9F2" w:rsidR="00EF3FB5" w:rsidRDefault="00EF3FB5" w:rsidP="008674CA">
      <w:r>
        <w:t xml:space="preserve">Nonetheless, given that the UE has access to UE location (via GNSS), UE movement, and satellite ephemeris, it seems reasonable to assume that the UE is likely to be able to reliably predict when and where the UE is </w:t>
      </w:r>
      <w:r w:rsidR="00F17A4B">
        <w:t xml:space="preserve">going </w:t>
      </w:r>
      <w:r w:rsidR="005637EB">
        <w:t>to be out of coverage</w:t>
      </w:r>
      <w:r w:rsidR="009D4709">
        <w:t>.</w:t>
      </w:r>
    </w:p>
    <w:p w14:paraId="3840F95F" w14:textId="2FAB7998" w:rsidR="009D4709" w:rsidRDefault="009D4709" w:rsidP="008674CA"/>
    <w:p w14:paraId="60648C04" w14:textId="51F5AF1A" w:rsidR="009D4709" w:rsidRPr="00585354" w:rsidRDefault="009D4709" w:rsidP="008674CA">
      <w:pPr>
        <w:rPr>
          <w:b/>
          <w:bCs/>
        </w:rPr>
      </w:pPr>
      <w:r w:rsidRPr="00585354">
        <w:rPr>
          <w:b/>
          <w:bCs/>
        </w:rPr>
        <w:lastRenderedPageBreak/>
        <w:t>Proposal 1: RAN2 assumes that the UE is able to reliably predict when and where it is likely to be out of coverage.</w:t>
      </w:r>
    </w:p>
    <w:p w14:paraId="2AAB8DAB" w14:textId="77777777" w:rsidR="00EF3FB5" w:rsidRDefault="00EF3FB5" w:rsidP="008674CA"/>
    <w:p w14:paraId="258FC2AC" w14:textId="57DAEE3A" w:rsidR="00D45D3F" w:rsidRDefault="00B72943" w:rsidP="008674CA">
      <w:r>
        <w:t xml:space="preserve">Once the UE has determined that it is going out of coverage, it needs to inform the network to ensure that </w:t>
      </w:r>
      <w:r w:rsidR="005637EB">
        <w:t>the UE and the network can gracefully manage the transition of the UE from in-coverage to out-of-coverage status.</w:t>
      </w:r>
      <w:r>
        <w:t xml:space="preserve"> One question is in which RRC state (Idle</w:t>
      </w:r>
      <w:r w:rsidR="00C46B42">
        <w:t xml:space="preserve"> or </w:t>
      </w:r>
      <w:r>
        <w:t xml:space="preserve">Connected) should the UE inform the network of its impending transition to out-of-coverage state. From a network point of view there are clear benefits for all </w:t>
      </w:r>
      <w:r w:rsidR="003E5C7D">
        <w:t xml:space="preserve">RRC </w:t>
      </w:r>
      <w:r>
        <w:t>states, e.g., to reduce unnecessary RAN/CN paging</w:t>
      </w:r>
      <w:r w:rsidR="00F17A4B">
        <w:t xml:space="preserve"> (Idle state)</w:t>
      </w:r>
      <w:r>
        <w:t xml:space="preserve">, and </w:t>
      </w:r>
      <w:r w:rsidR="00F17A4B">
        <w:t xml:space="preserve">to minimize </w:t>
      </w:r>
      <w:r w:rsidR="003E5C7D">
        <w:t>unexpected disruption in data transmission/reception</w:t>
      </w:r>
      <w:r w:rsidR="00F17A4B">
        <w:t xml:space="preserve"> (Connected state)</w:t>
      </w:r>
      <w:r w:rsidR="003E5C7D">
        <w:t xml:space="preserve">. </w:t>
      </w:r>
    </w:p>
    <w:p w14:paraId="45F9106B" w14:textId="7EF7C1EB" w:rsidR="005637EB" w:rsidRDefault="005637EB" w:rsidP="008674CA"/>
    <w:p w14:paraId="01D7478A" w14:textId="063EFBB3" w:rsidR="005637EB" w:rsidRPr="00FD5F35" w:rsidRDefault="005637EB" w:rsidP="008674CA">
      <w:pPr>
        <w:rPr>
          <w:b/>
          <w:bCs/>
        </w:rPr>
      </w:pPr>
      <w:r w:rsidRPr="00FD5F35">
        <w:rPr>
          <w:b/>
          <w:bCs/>
        </w:rPr>
        <w:t xml:space="preserve">Proposal </w:t>
      </w:r>
      <w:r w:rsidR="003E5C7D">
        <w:rPr>
          <w:b/>
          <w:bCs/>
        </w:rPr>
        <w:t>2</w:t>
      </w:r>
      <w:r w:rsidRPr="00FD5F35">
        <w:rPr>
          <w:b/>
          <w:bCs/>
        </w:rPr>
        <w:t>: The UE informs the network when it expects to be out of coverage</w:t>
      </w:r>
      <w:r w:rsidR="003E5C7D">
        <w:rPr>
          <w:b/>
          <w:bCs/>
        </w:rPr>
        <w:t xml:space="preserve"> in all RRC states</w:t>
      </w:r>
      <w:r w:rsidRPr="00FD5F35">
        <w:rPr>
          <w:b/>
          <w:bCs/>
        </w:rPr>
        <w:t>.</w:t>
      </w:r>
    </w:p>
    <w:p w14:paraId="3645294A" w14:textId="77777777" w:rsidR="00B72943" w:rsidRDefault="00B72943" w:rsidP="008674CA"/>
    <w:p w14:paraId="6ADA2CC8" w14:textId="7504051D" w:rsidR="00FD5F35" w:rsidRDefault="00FD5F35" w:rsidP="008674CA">
      <w:r>
        <w:t>Once, the UE is out of coverage, we expect that the UE can power down to conserve energy. When the UE detects that it is back in coverage, then it can establish a</w:t>
      </w:r>
      <w:r w:rsidR="008E752E">
        <w:t>n</w:t>
      </w:r>
      <w:r>
        <w:t xml:space="preserve"> RRC connection with the network.</w:t>
      </w:r>
    </w:p>
    <w:p w14:paraId="07373658" w14:textId="6C2C7454" w:rsidR="00FD5F35" w:rsidRDefault="00FD5F35" w:rsidP="008674CA"/>
    <w:p w14:paraId="0077BAB9" w14:textId="7FB50377" w:rsidR="00FD5F35" w:rsidRPr="008E752E" w:rsidRDefault="00FD5F35" w:rsidP="008674CA">
      <w:pPr>
        <w:rPr>
          <w:b/>
          <w:bCs/>
        </w:rPr>
      </w:pPr>
      <w:r w:rsidRPr="008E752E">
        <w:rPr>
          <w:b/>
          <w:bCs/>
        </w:rPr>
        <w:t xml:space="preserve">Proposal </w:t>
      </w:r>
      <w:r w:rsidR="003E5C7D">
        <w:rPr>
          <w:b/>
          <w:bCs/>
        </w:rPr>
        <w:t>3</w:t>
      </w:r>
      <w:r w:rsidRPr="008E752E">
        <w:rPr>
          <w:b/>
          <w:bCs/>
        </w:rPr>
        <w:t xml:space="preserve">: Once the UE is out-of-coverage, it is up to UE implementation to detect when it is back in coverage </w:t>
      </w:r>
      <w:r w:rsidR="008E752E" w:rsidRPr="008E752E">
        <w:rPr>
          <w:b/>
          <w:bCs/>
        </w:rPr>
        <w:t>and establish an RRC connection with the network.</w:t>
      </w:r>
    </w:p>
    <w:p w14:paraId="5CD99BA9" w14:textId="77777777" w:rsidR="008E752E" w:rsidRDefault="008E752E" w:rsidP="008674CA"/>
    <w:p w14:paraId="5C40D603" w14:textId="2E401108" w:rsidR="00FD5F35" w:rsidRDefault="00FD5F35" w:rsidP="008674CA">
      <w:r>
        <w:t>The UE may additionally provide the network with some assistance information to enable the network to figure when and where the UE is expected to be back in coverage. However, we view provision of assistance information as an optimization rather than as an essential requirement.</w:t>
      </w:r>
    </w:p>
    <w:p w14:paraId="7F848B04" w14:textId="1AD613DD" w:rsidR="00FD5F35" w:rsidRDefault="00FD5F35" w:rsidP="008674CA"/>
    <w:p w14:paraId="21C4BF0F" w14:textId="28246D36" w:rsidR="00FD5F35" w:rsidRPr="008E752E" w:rsidRDefault="00FD5F35" w:rsidP="008674CA">
      <w:pPr>
        <w:rPr>
          <w:b/>
          <w:bCs/>
        </w:rPr>
      </w:pPr>
      <w:r w:rsidRPr="008E752E">
        <w:rPr>
          <w:b/>
          <w:bCs/>
        </w:rPr>
        <w:t xml:space="preserve">Proposal </w:t>
      </w:r>
      <w:r w:rsidR="003E5C7D">
        <w:rPr>
          <w:b/>
          <w:bCs/>
        </w:rPr>
        <w:t>4</w:t>
      </w:r>
      <w:r w:rsidRPr="008E752E">
        <w:rPr>
          <w:b/>
          <w:bCs/>
        </w:rPr>
        <w:t xml:space="preserve">: Time permitting, RAN2 can specify assistance information that the UE can provide to enable the network to </w:t>
      </w:r>
      <w:r w:rsidR="00F17A4B">
        <w:rPr>
          <w:b/>
          <w:bCs/>
        </w:rPr>
        <w:t>predict</w:t>
      </w:r>
      <w:r w:rsidRPr="008E752E">
        <w:rPr>
          <w:b/>
          <w:bCs/>
        </w:rPr>
        <w:t xml:space="preserve"> when and where the UE will be back in coverage.</w:t>
      </w:r>
    </w:p>
    <w:p w14:paraId="313DE327" w14:textId="77777777" w:rsidR="00FD5F35" w:rsidRDefault="00FD5F35" w:rsidP="008674CA"/>
    <w:p w14:paraId="7CEC793D" w14:textId="38E28527" w:rsidR="005637EB" w:rsidRDefault="005637EB" w:rsidP="008674CA">
      <w:r>
        <w:t xml:space="preserve">When </w:t>
      </w:r>
      <w:r w:rsidR="00FD5F35">
        <w:t>RAN</w:t>
      </w:r>
      <w:r>
        <w:t xml:space="preserve"> receives information from the UE that it is likely to be out of coverage, then the</w:t>
      </w:r>
      <w:r w:rsidR="00FD5F35">
        <w:t xml:space="preserve"> RAN</w:t>
      </w:r>
      <w:r>
        <w:t xml:space="preserve"> can </w:t>
      </w:r>
      <w:r w:rsidR="00FD5F35">
        <w:t>instruct the UE to transition to RRC idle or RRC inactive state. Since the latter is only possible if the RAN is connected to 5GC, and the WID only intends to support EP</w:t>
      </w:r>
      <w:r w:rsidR="008E752E">
        <w:t xml:space="preserve">C, for Release 17 at least, the only option is for RAN to send the UE to RRC idle. However, in this case, the UE will not simply transit to RRC idle; instead it will stop attempting to camp on any </w:t>
      </w:r>
      <w:r w:rsidR="007C4ED9">
        <w:t>cell and</w:t>
      </w:r>
      <w:r w:rsidR="008E752E">
        <w:t xml:space="preserve"> be unreachable for paging purposes as long as the UE is out of coverage.</w:t>
      </w:r>
    </w:p>
    <w:p w14:paraId="5234A98D" w14:textId="49596E13" w:rsidR="008E752E" w:rsidRDefault="008E752E" w:rsidP="008674CA"/>
    <w:p w14:paraId="5625A550" w14:textId="3B7CAF88" w:rsidR="008E752E" w:rsidRPr="00BC286B" w:rsidRDefault="008E752E" w:rsidP="008674CA">
      <w:pPr>
        <w:rPr>
          <w:b/>
          <w:bCs/>
        </w:rPr>
      </w:pPr>
      <w:r w:rsidRPr="00BC286B">
        <w:rPr>
          <w:b/>
          <w:bCs/>
        </w:rPr>
        <w:t xml:space="preserve">Proposal </w:t>
      </w:r>
      <w:r w:rsidR="003E5C7D">
        <w:rPr>
          <w:b/>
          <w:bCs/>
        </w:rPr>
        <w:t>5</w:t>
      </w:r>
      <w:r w:rsidRPr="00BC286B">
        <w:rPr>
          <w:b/>
          <w:bCs/>
        </w:rPr>
        <w:t xml:space="preserve">: Once RAN instructs the UE to transit to </w:t>
      </w:r>
      <w:r w:rsidR="002779D4">
        <w:rPr>
          <w:b/>
          <w:bCs/>
        </w:rPr>
        <w:t>release the RRC 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2BEB7F81" w14:textId="77777777" w:rsidR="008E752E" w:rsidRDefault="008E752E" w:rsidP="008674CA"/>
    <w:p w14:paraId="77DD360D" w14:textId="46218F17" w:rsidR="003C7005" w:rsidRDefault="00F5623D" w:rsidP="008674CA">
      <w:r>
        <w:t xml:space="preserve">The mechanism of the UE informing the network that it expects to be out of coverage is similar in spirit to the </w:t>
      </w:r>
      <w:r w:rsidR="00F54B69">
        <w:t>“</w:t>
      </w:r>
      <w:r>
        <w:t>graceful exit</w:t>
      </w:r>
      <w:r w:rsidR="00F54B69">
        <w:t>”</w:t>
      </w:r>
      <w:r>
        <w:t xml:space="preserve"> procedure being developed as part of the Release 17 MUSIM feature. RAN2 has agreed in R2-114e </w:t>
      </w:r>
      <w:r w:rsidR="00BC286B">
        <w:fldChar w:fldCharType="begin"/>
      </w:r>
      <w:r w:rsidR="00BC286B">
        <w:instrText xml:space="preserve"> REF _Ref78818693 \r \h </w:instrText>
      </w:r>
      <w:r w:rsidR="00BC286B">
        <w:fldChar w:fldCharType="separate"/>
      </w:r>
      <w:r w:rsidR="003E5C7D">
        <w:t>[3]</w:t>
      </w:r>
      <w:r w:rsidR="00BC286B">
        <w:fldChar w:fldCharType="end"/>
      </w:r>
      <w:r w:rsidR="00BC286B">
        <w:t xml:space="preserve"> </w:t>
      </w:r>
      <w:r>
        <w:t xml:space="preserve">that, “at least AS-based solution (with AS-based response) for network switching while leaving RRC_Connected state in NW A” will be supported. </w:t>
      </w:r>
      <w:r w:rsidR="003C7005">
        <w:t>In R2-115e</w:t>
      </w:r>
      <w:r w:rsidR="00C46B42">
        <w:fldChar w:fldCharType="begin"/>
      </w:r>
      <w:r w:rsidR="00C46B42">
        <w:instrText xml:space="preserve"> REF _Ref85652732 \r \h </w:instrText>
      </w:r>
      <w:r w:rsidR="00C46B42">
        <w:fldChar w:fldCharType="separate"/>
      </w:r>
      <w:r w:rsidR="00C46B42">
        <w:t>[4]</w:t>
      </w:r>
      <w:r w:rsidR="00C46B42">
        <w:fldChar w:fldCharType="end"/>
      </w:r>
      <w:r w:rsidR="003C7005">
        <w:t>, it was further agreed that the “</w:t>
      </w:r>
      <w:r w:rsidR="003C7005" w:rsidRPr="007C2210">
        <w:t xml:space="preserve">UE can indicate it wants to leave RRC_CONNECTED in assistance information for MUSIM (FFS for signalling </w:t>
      </w:r>
      <w:r w:rsidR="003C7005" w:rsidRPr="003C7005">
        <w:t>details, e.g. UAI</w:t>
      </w:r>
      <w:r w:rsidR="00C46B42">
        <w:t>.</w:t>
      </w:r>
      <w:r w:rsidR="003C7005">
        <w:t>”</w:t>
      </w:r>
      <w:r w:rsidR="00C46B42">
        <w:t xml:space="preserve"> </w:t>
      </w:r>
      <w:r w:rsidR="003C7005">
        <w:t xml:space="preserve"> </w:t>
      </w:r>
    </w:p>
    <w:p w14:paraId="5B6E9001" w14:textId="77777777" w:rsidR="003C7005" w:rsidRDefault="003C7005" w:rsidP="008674CA"/>
    <w:p w14:paraId="06E09F4E" w14:textId="40C4990B" w:rsidR="008E752E" w:rsidRDefault="00F5623D" w:rsidP="008674CA">
      <w:r>
        <w:t>This MUSIM mechanism can be repurposed to allow the UE to inform the network that it is going out of coverage.</w:t>
      </w:r>
      <w:r w:rsidR="00C46B42">
        <w:t xml:space="preserve"> Note that in the event that the UE is in RRC Idle state, the expectation is that the UE will transit to RRC Connected state to send the “graceful exit” message.</w:t>
      </w:r>
    </w:p>
    <w:p w14:paraId="33FEB540" w14:textId="4D7C1A69" w:rsidR="00F5623D" w:rsidRDefault="00F5623D" w:rsidP="008674CA"/>
    <w:p w14:paraId="2D0E16E5" w14:textId="35FACFF8" w:rsidR="00F5623D" w:rsidRPr="00BC286B" w:rsidRDefault="00F5623D" w:rsidP="008674CA">
      <w:pPr>
        <w:rPr>
          <w:b/>
          <w:bCs/>
        </w:rPr>
      </w:pPr>
      <w:r w:rsidRPr="00BC286B">
        <w:rPr>
          <w:b/>
          <w:bCs/>
        </w:rPr>
        <w:lastRenderedPageBreak/>
        <w:t xml:space="preserve">Proposal </w:t>
      </w:r>
      <w:r w:rsidR="003E5C7D">
        <w:rPr>
          <w:b/>
          <w:bCs/>
        </w:rPr>
        <w:t>6</w:t>
      </w:r>
      <w:r w:rsidRPr="00BC286B">
        <w:rPr>
          <w:b/>
          <w:bCs/>
        </w:rPr>
        <w:t>: The MUSIM mechanism for graceful exit can be simplified and adapted for the IoT NTN feature to allow the UE to inform the network that it is going out of coverage.</w:t>
      </w:r>
    </w:p>
    <w:p w14:paraId="7E0A5A33" w14:textId="6E335F45" w:rsidR="00F5623D" w:rsidRDefault="00F5623D" w:rsidP="008674CA"/>
    <w:p w14:paraId="43DAC6F0" w14:textId="6A4B8D72" w:rsidR="00F5623D" w:rsidRDefault="00585371" w:rsidP="008674CA">
      <w:r>
        <w:t>To ensure that UEs behave consistently, and for the network to control how the UE can use the mechanism proposed in Proposal 1 and Proposal 5, it should be possible for the network to control when and where the UE can invoke this mechanism. For example, the network can configure the UE to trigger the mechanism resulting in RRC Release when the UE is within a certain area (e.g., a circular area defined by lat-long coordinates) or at certain times, or a combination of these factors.</w:t>
      </w:r>
    </w:p>
    <w:p w14:paraId="6F7E4DB7" w14:textId="5B78569F" w:rsidR="00585371" w:rsidRDefault="00585371" w:rsidP="008674CA"/>
    <w:p w14:paraId="329FF664" w14:textId="3B2C37F8" w:rsidR="00585371" w:rsidRPr="00BC286B" w:rsidRDefault="00585371" w:rsidP="008674CA">
      <w:pPr>
        <w:rPr>
          <w:b/>
          <w:bCs/>
        </w:rPr>
      </w:pPr>
      <w:r w:rsidRPr="00BC286B">
        <w:rPr>
          <w:b/>
          <w:bCs/>
        </w:rPr>
        <w:t xml:space="preserve">Proposal </w:t>
      </w:r>
      <w:r w:rsidR="003E5C7D">
        <w:rPr>
          <w:b/>
          <w:bCs/>
        </w:rPr>
        <w:t>7</w:t>
      </w:r>
      <w:r w:rsidRPr="00BC286B">
        <w:rPr>
          <w:b/>
          <w:bCs/>
        </w:rPr>
        <w:t>: The network should be able to configure conditions (e.g., location and/or time) under which the UE can request its RRC state to be release</w:t>
      </w:r>
      <w:r w:rsidR="00C46B42">
        <w:rPr>
          <w:b/>
          <w:bCs/>
        </w:rPr>
        <w:t>d.</w:t>
      </w:r>
    </w:p>
    <w:p w14:paraId="2896E657" w14:textId="4656D4A6" w:rsidR="00854A60" w:rsidRPr="00A6576F" w:rsidRDefault="009C5A97" w:rsidP="005E56C2">
      <w:pPr>
        <w:pStyle w:val="Heading1"/>
        <w:jc w:val="both"/>
      </w:pPr>
      <w:r w:rsidRPr="00A6576F">
        <w:t>Conclusion</w:t>
      </w:r>
      <w:r w:rsidR="00F54B69">
        <w:t>s</w:t>
      </w:r>
    </w:p>
    <w:p w14:paraId="556F59BC" w14:textId="5D4E1F33" w:rsidR="004B2863" w:rsidRPr="00F54B69" w:rsidRDefault="00F54B69" w:rsidP="00FE2261">
      <w:pPr>
        <w:jc w:val="both"/>
        <w:rPr>
          <w:iCs/>
        </w:rPr>
      </w:pPr>
      <w:r>
        <w:rPr>
          <w:iCs/>
        </w:rPr>
        <w:t>In this document, we provide our views on how discontinuous coverage can be handled in IoT NTN systems. Our observations and proposals are summarized below.</w:t>
      </w:r>
    </w:p>
    <w:p w14:paraId="2BD25EBC" w14:textId="08EB26A6" w:rsidR="004B2863" w:rsidRDefault="004B2863" w:rsidP="004B2863">
      <w:pPr>
        <w:jc w:val="both"/>
        <w:rPr>
          <w:iCs/>
        </w:rPr>
      </w:pPr>
    </w:p>
    <w:p w14:paraId="7E86BB21" w14:textId="77777777" w:rsidR="003E5C7D" w:rsidRPr="00585354" w:rsidRDefault="003E5C7D" w:rsidP="003E5C7D">
      <w:pPr>
        <w:rPr>
          <w:b/>
          <w:bCs/>
        </w:rPr>
      </w:pPr>
      <w:r w:rsidRPr="00585354">
        <w:rPr>
          <w:b/>
          <w:bCs/>
        </w:rPr>
        <w:t>Proposal 1: RAN2 assumes that the UE is able to reliably predict when and where it is likely to be out of coverage.</w:t>
      </w:r>
    </w:p>
    <w:p w14:paraId="32560678" w14:textId="77777777" w:rsidR="00BC286B" w:rsidRDefault="00BC286B" w:rsidP="00BC286B"/>
    <w:p w14:paraId="311CFB61" w14:textId="3517F6C9" w:rsidR="00BC286B" w:rsidRDefault="00BC286B" w:rsidP="00BC286B">
      <w:pPr>
        <w:rPr>
          <w:b/>
          <w:bCs/>
        </w:rPr>
      </w:pPr>
      <w:r w:rsidRPr="00FD5F35">
        <w:rPr>
          <w:b/>
          <w:bCs/>
        </w:rPr>
        <w:t xml:space="preserve">Proposal </w:t>
      </w:r>
      <w:r w:rsidR="003E5C7D">
        <w:rPr>
          <w:b/>
          <w:bCs/>
        </w:rPr>
        <w:t>2</w:t>
      </w:r>
      <w:r w:rsidRPr="00FD5F35">
        <w:rPr>
          <w:b/>
          <w:bCs/>
        </w:rPr>
        <w:t xml:space="preserve">: </w:t>
      </w:r>
      <w:r w:rsidR="003E5C7D" w:rsidRPr="00FD5F35">
        <w:rPr>
          <w:b/>
          <w:bCs/>
        </w:rPr>
        <w:t>The UE informs the network when it expects to be out of coverage</w:t>
      </w:r>
      <w:r w:rsidR="003E5C7D">
        <w:rPr>
          <w:b/>
          <w:bCs/>
        </w:rPr>
        <w:t xml:space="preserve"> in all RRC states</w:t>
      </w:r>
      <w:r w:rsidR="003E5C7D" w:rsidRPr="00FD5F35">
        <w:rPr>
          <w:b/>
          <w:bCs/>
        </w:rPr>
        <w:t>.</w:t>
      </w:r>
    </w:p>
    <w:p w14:paraId="3E96DD02" w14:textId="77777777" w:rsidR="00BC286B" w:rsidRPr="00FD5F35" w:rsidRDefault="00BC286B" w:rsidP="00BC286B">
      <w:pPr>
        <w:rPr>
          <w:b/>
          <w:bCs/>
        </w:rPr>
      </w:pPr>
    </w:p>
    <w:p w14:paraId="1A1B7036" w14:textId="414AD2A9" w:rsidR="00BC286B" w:rsidRPr="008E752E" w:rsidRDefault="00BC286B" w:rsidP="00BC286B">
      <w:pPr>
        <w:rPr>
          <w:b/>
          <w:bCs/>
        </w:rPr>
      </w:pPr>
      <w:r w:rsidRPr="008E752E">
        <w:rPr>
          <w:b/>
          <w:bCs/>
        </w:rPr>
        <w:t xml:space="preserve">Proposal </w:t>
      </w:r>
      <w:r w:rsidR="003E5C7D">
        <w:rPr>
          <w:b/>
          <w:bCs/>
        </w:rPr>
        <w:t>3</w:t>
      </w:r>
      <w:r w:rsidRPr="008E752E">
        <w:rPr>
          <w:b/>
          <w:bCs/>
        </w:rPr>
        <w:t>: Once the UE is out-of-coverage, it is up to UE implementation to detect when it is back in coverage and establish an RRC connection with the network.</w:t>
      </w:r>
    </w:p>
    <w:p w14:paraId="263D39D8" w14:textId="77777777" w:rsidR="00BC286B" w:rsidRDefault="00BC286B" w:rsidP="00BC286B"/>
    <w:p w14:paraId="15E0E4B2" w14:textId="211CF3B2" w:rsidR="00BC286B" w:rsidRPr="008E752E" w:rsidRDefault="00BC286B" w:rsidP="00BC286B">
      <w:pPr>
        <w:rPr>
          <w:b/>
          <w:bCs/>
        </w:rPr>
      </w:pPr>
      <w:r w:rsidRPr="008E752E">
        <w:rPr>
          <w:b/>
          <w:bCs/>
        </w:rPr>
        <w:t xml:space="preserve">Proposal </w:t>
      </w:r>
      <w:r w:rsidR="003E5C7D">
        <w:rPr>
          <w:b/>
          <w:bCs/>
        </w:rPr>
        <w:t>4</w:t>
      </w:r>
      <w:r w:rsidRPr="008E752E">
        <w:rPr>
          <w:b/>
          <w:bCs/>
        </w:rPr>
        <w:t xml:space="preserve">: Time permitting, RAN2 can specify assistance information that the UE can provide to enable the network to </w:t>
      </w:r>
      <w:r w:rsidR="00F17A4B">
        <w:rPr>
          <w:b/>
          <w:bCs/>
        </w:rPr>
        <w:t>predict</w:t>
      </w:r>
      <w:r w:rsidRPr="008E752E">
        <w:rPr>
          <w:b/>
          <w:bCs/>
        </w:rPr>
        <w:t xml:space="preserve"> when and where the UE will be back in coverage.</w:t>
      </w:r>
    </w:p>
    <w:p w14:paraId="658E2B2E" w14:textId="77777777" w:rsidR="00BC286B" w:rsidRDefault="00BC286B" w:rsidP="00BC286B">
      <w:pPr>
        <w:rPr>
          <w:b/>
          <w:bCs/>
        </w:rPr>
      </w:pPr>
    </w:p>
    <w:p w14:paraId="03FB48AF" w14:textId="5FEC3708" w:rsidR="00BC286B" w:rsidRPr="00BC286B" w:rsidRDefault="00BC286B" w:rsidP="00BC286B">
      <w:pPr>
        <w:rPr>
          <w:b/>
          <w:bCs/>
        </w:rPr>
      </w:pPr>
      <w:r w:rsidRPr="00BC286B">
        <w:rPr>
          <w:b/>
          <w:bCs/>
        </w:rPr>
        <w:t xml:space="preserve">Proposal </w:t>
      </w:r>
      <w:r w:rsidR="003E5C7D">
        <w:rPr>
          <w:b/>
          <w:bCs/>
        </w:rPr>
        <w:t>5</w:t>
      </w:r>
      <w:r w:rsidRPr="00BC286B">
        <w:rPr>
          <w:b/>
          <w:bCs/>
        </w:rPr>
        <w:t xml:space="preserve">: Once RAN instructs the UE to </w:t>
      </w:r>
      <w:r w:rsidR="002779D4">
        <w:rPr>
          <w:b/>
          <w:bCs/>
        </w:rPr>
        <w:t>release the</w:t>
      </w:r>
      <w:r w:rsidRPr="00BC286B">
        <w:rPr>
          <w:b/>
          <w:bCs/>
        </w:rPr>
        <w:t xml:space="preserve"> RRC </w:t>
      </w:r>
      <w:r w:rsidR="002779D4">
        <w:rPr>
          <w:b/>
          <w:bCs/>
        </w:rPr>
        <w:t>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4036738A" w14:textId="77777777" w:rsidR="00BC286B" w:rsidRDefault="00BC286B" w:rsidP="004B2863">
      <w:pPr>
        <w:jc w:val="both"/>
        <w:rPr>
          <w:iCs/>
        </w:rPr>
      </w:pPr>
    </w:p>
    <w:p w14:paraId="14E2E72A" w14:textId="47E684F7" w:rsidR="00BC286B" w:rsidRPr="00BC286B" w:rsidRDefault="00BC286B" w:rsidP="00BC286B">
      <w:pPr>
        <w:rPr>
          <w:b/>
          <w:bCs/>
        </w:rPr>
      </w:pPr>
      <w:r w:rsidRPr="00BC286B">
        <w:rPr>
          <w:b/>
          <w:bCs/>
        </w:rPr>
        <w:t xml:space="preserve">Proposal </w:t>
      </w:r>
      <w:r w:rsidR="003E5C7D">
        <w:rPr>
          <w:b/>
          <w:bCs/>
        </w:rPr>
        <w:t>6</w:t>
      </w:r>
      <w:r w:rsidRPr="00BC286B">
        <w:rPr>
          <w:b/>
          <w:bCs/>
        </w:rPr>
        <w:t>: The MUSIM mechanism for graceful exit can be simplified and adapted for the IoT NTN feature to allow the UE to inform the network that it is going out of coverage.</w:t>
      </w:r>
    </w:p>
    <w:p w14:paraId="71B4B24E" w14:textId="77777777" w:rsidR="00BC286B" w:rsidRDefault="00BC286B" w:rsidP="004B2863">
      <w:pPr>
        <w:jc w:val="both"/>
        <w:rPr>
          <w:iCs/>
        </w:rPr>
      </w:pPr>
    </w:p>
    <w:p w14:paraId="48B7E453" w14:textId="0AE1F5E7" w:rsidR="00BC286B" w:rsidRPr="00BC286B" w:rsidRDefault="00BC286B" w:rsidP="00BC286B">
      <w:pPr>
        <w:rPr>
          <w:b/>
          <w:bCs/>
        </w:rPr>
      </w:pPr>
      <w:r w:rsidRPr="00BC286B">
        <w:rPr>
          <w:b/>
          <w:bCs/>
        </w:rPr>
        <w:t xml:space="preserve">Proposal </w:t>
      </w:r>
      <w:r w:rsidR="003E5C7D">
        <w:rPr>
          <w:b/>
          <w:bCs/>
        </w:rPr>
        <w:t>7</w:t>
      </w:r>
      <w:r w:rsidRPr="00BC286B">
        <w:rPr>
          <w:b/>
          <w:bCs/>
        </w:rPr>
        <w:t>: The network should be able to configure conditions (e.g., location and/or time) under which the UE can request its RRC state to be release</w:t>
      </w:r>
      <w:r w:rsidR="000C7760">
        <w:rPr>
          <w:b/>
          <w:bCs/>
        </w:rPr>
        <w:t>d.</w:t>
      </w:r>
    </w:p>
    <w:p w14:paraId="2E75F001" w14:textId="77777777" w:rsidR="007E70BB" w:rsidRPr="00A6576F" w:rsidRDefault="005C63AE" w:rsidP="005E56C2">
      <w:pPr>
        <w:pStyle w:val="Heading1"/>
        <w:jc w:val="both"/>
      </w:pPr>
      <w:r w:rsidRPr="00A6576F">
        <w:t>References</w:t>
      </w:r>
    </w:p>
    <w:p w14:paraId="61234DA4" w14:textId="0D21E9D2" w:rsidR="00F54B69" w:rsidRDefault="00D24551"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97936"/>
      <w:bookmarkStart w:id="1" w:name="_Ref85650655"/>
      <w:r>
        <w:t>R2-2107613</w:t>
      </w:r>
      <w:r w:rsidR="0004744E">
        <w:t xml:space="preserve">, </w:t>
      </w:r>
      <w:bookmarkEnd w:id="0"/>
      <w:r w:rsidRPr="00D24551">
        <w:t>LS on supporting discontinuous coverage in IoT NTN</w:t>
      </w:r>
      <w:r>
        <w:t>, Source:RAN2</w:t>
      </w:r>
      <w:bookmarkEnd w:id="1"/>
    </w:p>
    <w:p w14:paraId="6913DE8D" w14:textId="24DCBC7F" w:rsidR="00585354" w:rsidRDefault="00585354" w:rsidP="0058535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85650908"/>
      <w:r>
        <w:t>RP-211601, WID on NB-IoT/eMTC support for NTN</w:t>
      </w:r>
      <w:bookmarkEnd w:id="2"/>
      <w:r w:rsidRPr="00F54B69">
        <w:t xml:space="preserve"> </w:t>
      </w:r>
    </w:p>
    <w:p w14:paraId="5341BAF5" w14:textId="3693D2A1" w:rsidR="00FC51A5" w:rsidRDefault="00F54B69"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78818693"/>
      <w:r w:rsidRPr="00F54B69">
        <w:t>R2-2106471</w:t>
      </w:r>
      <w:r>
        <w:t xml:space="preserve">, </w:t>
      </w:r>
      <w:r w:rsidRPr="00F54B69">
        <w:t>Report on LTE legacy, Mobility, DCCA, Multi-SIM and RAN slicin</w:t>
      </w:r>
      <w:r>
        <w:t xml:space="preserve">g, </w:t>
      </w:r>
      <w:r w:rsidRPr="00F54B69">
        <w:t>Vice Chairman (Nokia)</w:t>
      </w:r>
      <w:bookmarkEnd w:id="3"/>
    </w:p>
    <w:p w14:paraId="1DD546AA" w14:textId="22D5F630" w:rsidR="00C46B42" w:rsidRPr="0015496C" w:rsidRDefault="00C46B42" w:rsidP="00C46B4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85652732"/>
      <w:r w:rsidRPr="00F54B69">
        <w:t>R2-210</w:t>
      </w:r>
      <w:r>
        <w:t xml:space="preserve">8831, </w:t>
      </w:r>
      <w:r w:rsidRPr="00F54B69">
        <w:t>Report on LTE legacy, Mobility, DCCA, Multi-SIM and RAN slicin</w:t>
      </w:r>
      <w:r>
        <w:t xml:space="preserve">g, </w:t>
      </w:r>
      <w:r w:rsidRPr="00F54B69">
        <w:t>Vice Chairman (Nokia)</w:t>
      </w:r>
      <w:bookmarkEnd w:id="4"/>
    </w:p>
    <w:p w14:paraId="60043E42" w14:textId="77777777" w:rsidR="00C46B42" w:rsidRPr="0015496C" w:rsidRDefault="00C46B42" w:rsidP="00C46B42">
      <w:pPr>
        <w:overflowPunct w:val="0"/>
        <w:autoSpaceDE w:val="0"/>
        <w:autoSpaceDN w:val="0"/>
        <w:adjustRightInd w:val="0"/>
        <w:spacing w:before="100" w:beforeAutospacing="1" w:after="120"/>
        <w:ind w:left="562"/>
        <w:jc w:val="both"/>
        <w:textAlignment w:val="baseline"/>
      </w:pPr>
    </w:p>
    <w:sectPr w:rsidR="00C46B42" w:rsidRPr="0015496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7072E" w14:textId="77777777" w:rsidR="00DF60C8" w:rsidRDefault="00DF60C8">
      <w:r>
        <w:separator/>
      </w:r>
    </w:p>
  </w:endnote>
  <w:endnote w:type="continuationSeparator" w:id="0">
    <w:p w14:paraId="77A33DE6" w14:textId="77777777" w:rsidR="00DF60C8" w:rsidRDefault="00DF60C8">
      <w:r>
        <w:continuationSeparator/>
      </w:r>
    </w:p>
  </w:endnote>
  <w:endnote w:type="continuationNotice" w:id="1">
    <w:p w14:paraId="79CDCC42" w14:textId="77777777" w:rsidR="00DF60C8" w:rsidRDefault="00DF6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9D1DB" w14:textId="77777777" w:rsidR="00DF60C8" w:rsidRDefault="00DF60C8">
      <w:r>
        <w:separator/>
      </w:r>
    </w:p>
  </w:footnote>
  <w:footnote w:type="continuationSeparator" w:id="0">
    <w:p w14:paraId="7F4EC9D1" w14:textId="77777777" w:rsidR="00DF60C8" w:rsidRDefault="00DF60C8">
      <w:r>
        <w:continuationSeparator/>
      </w:r>
    </w:p>
  </w:footnote>
  <w:footnote w:type="continuationNotice" w:id="1">
    <w:p w14:paraId="23286F4A" w14:textId="77777777" w:rsidR="00DF60C8" w:rsidRDefault="00DF60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0"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4"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4"/>
  </w:num>
  <w:num w:numId="4">
    <w:abstractNumId w:val="16"/>
  </w:num>
  <w:num w:numId="5">
    <w:abstractNumId w:val="10"/>
  </w:num>
  <w:num w:numId="6">
    <w:abstractNumId w:val="18"/>
  </w:num>
  <w:num w:numId="7">
    <w:abstractNumId w:val="25"/>
  </w:num>
  <w:num w:numId="8">
    <w:abstractNumId w:val="11"/>
  </w:num>
  <w:num w:numId="9">
    <w:abstractNumId w:val="22"/>
  </w:num>
  <w:num w:numId="10">
    <w:abstractNumId w:val="1"/>
  </w:num>
  <w:num w:numId="11">
    <w:abstractNumId w:val="27"/>
  </w:num>
  <w:num w:numId="12">
    <w:abstractNumId w:val="3"/>
  </w:num>
  <w:num w:numId="13">
    <w:abstractNumId w:val="24"/>
  </w:num>
  <w:num w:numId="14">
    <w:abstractNumId w:val="17"/>
  </w:num>
  <w:num w:numId="15">
    <w:abstractNumId w:val="32"/>
  </w:num>
  <w:num w:numId="16">
    <w:abstractNumId w:val="36"/>
  </w:num>
  <w:num w:numId="17">
    <w:abstractNumId w:val="9"/>
  </w:num>
  <w:num w:numId="18">
    <w:abstractNumId w:val="26"/>
  </w:num>
  <w:num w:numId="19">
    <w:abstractNumId w:val="12"/>
  </w:num>
  <w:num w:numId="20">
    <w:abstractNumId w:val="8"/>
  </w:num>
  <w:num w:numId="21">
    <w:abstractNumId w:val="23"/>
  </w:num>
  <w:num w:numId="22">
    <w:abstractNumId w:val="4"/>
  </w:num>
  <w:num w:numId="23">
    <w:abstractNumId w:val="20"/>
  </w:num>
  <w:num w:numId="24">
    <w:abstractNumId w:val="30"/>
  </w:num>
  <w:num w:numId="25">
    <w:abstractNumId w:val="35"/>
  </w:num>
  <w:num w:numId="26">
    <w:abstractNumId w:val="19"/>
  </w:num>
  <w:num w:numId="27">
    <w:abstractNumId w:val="15"/>
  </w:num>
  <w:num w:numId="28">
    <w:abstractNumId w:val="7"/>
  </w:num>
  <w:num w:numId="29">
    <w:abstractNumId w:val="34"/>
  </w:num>
  <w:num w:numId="30">
    <w:abstractNumId w:val="5"/>
  </w:num>
  <w:num w:numId="31">
    <w:abstractNumId w:val="29"/>
  </w:num>
  <w:num w:numId="32">
    <w:abstractNumId w:val="28"/>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1"/>
  </w:num>
  <w:num w:numId="37">
    <w:abstractNumId w:val="13"/>
  </w:num>
  <w:num w:numId="3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6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6CE"/>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86"/>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4B3"/>
    <w:rsid w:val="001C7EDE"/>
    <w:rsid w:val="001D1648"/>
    <w:rsid w:val="001D1DCC"/>
    <w:rsid w:val="001D1F94"/>
    <w:rsid w:val="001D2EEA"/>
    <w:rsid w:val="001D2FD9"/>
    <w:rsid w:val="001D302B"/>
    <w:rsid w:val="001D3177"/>
    <w:rsid w:val="001D3954"/>
    <w:rsid w:val="001D42FB"/>
    <w:rsid w:val="001D479D"/>
    <w:rsid w:val="001D4917"/>
    <w:rsid w:val="001D51BA"/>
    <w:rsid w:val="001D5319"/>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3DD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9D4"/>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5"/>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C7D"/>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54"/>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4CE"/>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21"/>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19C"/>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11"/>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225"/>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4ED9"/>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6FE"/>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7F6"/>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74"/>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1C8"/>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70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15C"/>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80"/>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943"/>
    <w:rsid w:val="00B7328B"/>
    <w:rsid w:val="00B739F6"/>
    <w:rsid w:val="00B74D07"/>
    <w:rsid w:val="00B75C40"/>
    <w:rsid w:val="00B75D28"/>
    <w:rsid w:val="00B768FE"/>
    <w:rsid w:val="00B76AE7"/>
    <w:rsid w:val="00B76EFA"/>
    <w:rsid w:val="00B77A05"/>
    <w:rsid w:val="00B77A81"/>
    <w:rsid w:val="00B77D15"/>
    <w:rsid w:val="00B77EC9"/>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87F38"/>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42"/>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A82"/>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2C4C"/>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551"/>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7D2"/>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BE9"/>
    <w:rsid w:val="00DF4F61"/>
    <w:rsid w:val="00DF54FD"/>
    <w:rsid w:val="00DF6056"/>
    <w:rsid w:val="00DF60C8"/>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DF1"/>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168"/>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3FB5"/>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4B"/>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7C"/>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5F85"/>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1D5319"/>
    <w:pPr>
      <w:numPr>
        <w:numId w:val="38"/>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1153538">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2022-02-14T14:24:00Z</dcterms:created>
  <dcterms:modified xsi:type="dcterms:W3CDTF">2022-02-14T17:29:00Z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